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85F08A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3369BA85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A2558BB" w14:textId="7F0E8C19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50503D">
        <w:rPr>
          <w:rFonts w:ascii="Corbel" w:hAnsi="Corbel"/>
          <w:b/>
          <w:smallCaps/>
          <w:sz w:val="24"/>
          <w:szCs w:val="24"/>
        </w:rPr>
        <w:t>202</w:t>
      </w:r>
      <w:r w:rsidR="00C41CE1">
        <w:rPr>
          <w:rFonts w:ascii="Corbel" w:hAnsi="Corbel"/>
          <w:b/>
          <w:smallCaps/>
          <w:sz w:val="24"/>
          <w:szCs w:val="24"/>
        </w:rPr>
        <w:t>2</w:t>
      </w:r>
      <w:r w:rsidR="0050503D">
        <w:rPr>
          <w:rFonts w:ascii="Corbel" w:hAnsi="Corbel"/>
          <w:b/>
          <w:smallCaps/>
          <w:sz w:val="24"/>
          <w:szCs w:val="24"/>
        </w:rPr>
        <w:t>-202</w:t>
      </w:r>
      <w:r w:rsidR="00C41CE1">
        <w:rPr>
          <w:rFonts w:ascii="Corbel" w:hAnsi="Corbel"/>
          <w:b/>
          <w:smallCaps/>
          <w:sz w:val="24"/>
          <w:szCs w:val="24"/>
        </w:rPr>
        <w:t>5</w:t>
      </w:r>
    </w:p>
    <w:p w14:paraId="05C9E4AA" w14:textId="12D0276A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50503D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583BEB83" w14:textId="64AD9E4E" w:rsidR="0050503D" w:rsidRDefault="00445970" w:rsidP="0050503D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50503D">
        <w:rPr>
          <w:rFonts w:ascii="Corbel" w:hAnsi="Corbel"/>
          <w:sz w:val="20"/>
          <w:szCs w:val="20"/>
        </w:rPr>
        <w:t>202</w:t>
      </w:r>
      <w:r w:rsidR="00C41CE1">
        <w:rPr>
          <w:rFonts w:ascii="Corbel" w:hAnsi="Corbel"/>
          <w:sz w:val="20"/>
          <w:szCs w:val="20"/>
        </w:rPr>
        <w:t>3</w:t>
      </w:r>
      <w:r w:rsidR="0050503D">
        <w:rPr>
          <w:rFonts w:ascii="Corbel" w:hAnsi="Corbel"/>
          <w:sz w:val="20"/>
          <w:szCs w:val="20"/>
        </w:rPr>
        <w:t>/202</w:t>
      </w:r>
      <w:r w:rsidR="00C41CE1">
        <w:rPr>
          <w:rFonts w:ascii="Corbel" w:hAnsi="Corbel"/>
          <w:sz w:val="20"/>
          <w:szCs w:val="20"/>
        </w:rPr>
        <w:t>4</w:t>
      </w:r>
      <w:r w:rsidR="0050503D">
        <w:rPr>
          <w:rFonts w:ascii="Corbel" w:hAnsi="Corbel"/>
          <w:sz w:val="20"/>
          <w:szCs w:val="20"/>
        </w:rPr>
        <w:t>, 202</w:t>
      </w:r>
      <w:r w:rsidR="00C41CE1">
        <w:rPr>
          <w:rFonts w:ascii="Corbel" w:hAnsi="Corbel"/>
          <w:sz w:val="20"/>
          <w:szCs w:val="20"/>
        </w:rPr>
        <w:t>4</w:t>
      </w:r>
      <w:r w:rsidR="0050503D">
        <w:rPr>
          <w:rFonts w:ascii="Corbel" w:hAnsi="Corbel"/>
          <w:sz w:val="20"/>
          <w:szCs w:val="20"/>
        </w:rPr>
        <w:t>/202</w:t>
      </w:r>
      <w:r w:rsidR="00C41CE1">
        <w:rPr>
          <w:rFonts w:ascii="Corbel" w:hAnsi="Corbel"/>
          <w:sz w:val="20"/>
          <w:szCs w:val="20"/>
        </w:rPr>
        <w:t>5</w:t>
      </w:r>
    </w:p>
    <w:p w14:paraId="57A82A6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96F6F3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D2B0C" w:rsidRPr="009C54AE" w14:paraId="180F5822" w14:textId="77777777" w:rsidTr="0E09E4B5">
        <w:tc>
          <w:tcPr>
            <w:tcW w:w="2694" w:type="dxa"/>
            <w:vAlign w:val="center"/>
          </w:tcPr>
          <w:p w14:paraId="730B2503" w14:textId="77777777" w:rsidR="007D2B0C" w:rsidRPr="009C54AE" w:rsidRDefault="007D2B0C" w:rsidP="007D2B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53C8216" w14:textId="520FBCB7" w:rsidR="007D2B0C" w:rsidRPr="009C0C59" w:rsidRDefault="007D2B0C" w:rsidP="0E09E4B5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9C0C59">
              <w:rPr>
                <w:rFonts w:ascii="Corbel" w:hAnsi="Corbel"/>
                <w:sz w:val="24"/>
                <w:szCs w:val="24"/>
              </w:rPr>
              <w:t>Praktyki zawodowe</w:t>
            </w:r>
          </w:p>
        </w:tc>
      </w:tr>
      <w:tr w:rsidR="007D2B0C" w:rsidRPr="009C54AE" w14:paraId="3D22D821" w14:textId="77777777" w:rsidTr="0E09E4B5">
        <w:tc>
          <w:tcPr>
            <w:tcW w:w="2694" w:type="dxa"/>
            <w:vAlign w:val="center"/>
          </w:tcPr>
          <w:p w14:paraId="1FB4C973" w14:textId="77777777" w:rsidR="007D2B0C" w:rsidRPr="009C54AE" w:rsidRDefault="007D2B0C" w:rsidP="007D2B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BC7E2C4" w14:textId="40C7A042" w:rsidR="007D2B0C" w:rsidRPr="009C54AE" w:rsidRDefault="007D2B0C" w:rsidP="007D2B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P1S[4-5]</w:t>
            </w:r>
            <w:r w:rsidRPr="00166A50">
              <w:rPr>
                <w:rFonts w:ascii="Corbel" w:hAnsi="Corbel"/>
                <w:b w:val="0"/>
                <w:bCs/>
                <w:sz w:val="24"/>
                <w:szCs w:val="24"/>
              </w:rPr>
              <w:t>O_06</w:t>
            </w:r>
          </w:p>
        </w:tc>
      </w:tr>
      <w:tr w:rsidR="007D2B0C" w:rsidRPr="009C54AE" w14:paraId="1B928A68" w14:textId="77777777" w:rsidTr="0E09E4B5">
        <w:tc>
          <w:tcPr>
            <w:tcW w:w="2694" w:type="dxa"/>
            <w:vAlign w:val="center"/>
          </w:tcPr>
          <w:p w14:paraId="7CCA2DF2" w14:textId="77777777" w:rsidR="007D2B0C" w:rsidRPr="009C54AE" w:rsidRDefault="007D2B0C" w:rsidP="007D2B0C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F0CEE81" w14:textId="455BCD68" w:rsidR="007D2B0C" w:rsidRPr="009C54AE" w:rsidRDefault="007D2B0C" w:rsidP="007D2B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</w:t>
            </w:r>
          </w:p>
        </w:tc>
      </w:tr>
      <w:tr w:rsidR="007D2B0C" w:rsidRPr="009C54AE" w14:paraId="3CBF29E3" w14:textId="77777777" w:rsidTr="0E09E4B5">
        <w:tc>
          <w:tcPr>
            <w:tcW w:w="2694" w:type="dxa"/>
            <w:vAlign w:val="center"/>
          </w:tcPr>
          <w:p w14:paraId="5FD47359" w14:textId="77777777" w:rsidR="007D2B0C" w:rsidRPr="009C54AE" w:rsidRDefault="007D2B0C" w:rsidP="007D2B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9057C08" w14:textId="576ABB9B" w:rsidR="007D2B0C" w:rsidRPr="009C54AE" w:rsidRDefault="009C0C59" w:rsidP="007D2B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C0C59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7D2B0C" w:rsidRPr="009C54AE" w14:paraId="360E5CE5" w14:textId="77777777" w:rsidTr="0E09E4B5">
        <w:tc>
          <w:tcPr>
            <w:tcW w:w="2694" w:type="dxa"/>
            <w:vAlign w:val="center"/>
          </w:tcPr>
          <w:p w14:paraId="0CB6B9DE" w14:textId="77777777" w:rsidR="007D2B0C" w:rsidRPr="009C54AE" w:rsidRDefault="007D2B0C" w:rsidP="007D2B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B36A570" w14:textId="5B6B6CEA" w:rsidR="007D2B0C" w:rsidRPr="009C54AE" w:rsidRDefault="007D2B0C" w:rsidP="007D2B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Praca socjalna</w:t>
            </w:r>
          </w:p>
        </w:tc>
      </w:tr>
      <w:tr w:rsidR="007D2B0C" w:rsidRPr="009C54AE" w14:paraId="44AB1E01" w14:textId="77777777" w:rsidTr="0E09E4B5">
        <w:tc>
          <w:tcPr>
            <w:tcW w:w="2694" w:type="dxa"/>
            <w:vAlign w:val="center"/>
          </w:tcPr>
          <w:p w14:paraId="600E8293" w14:textId="77777777" w:rsidR="007D2B0C" w:rsidRPr="009C54AE" w:rsidRDefault="007D2B0C" w:rsidP="007D2B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B8CB502" w14:textId="433E3C6D" w:rsidR="007D2B0C" w:rsidRPr="009C54AE" w:rsidRDefault="007D2B0C" w:rsidP="007D2B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7D2B0C" w:rsidRPr="009C54AE" w14:paraId="7C2A4E19" w14:textId="77777777" w:rsidTr="0E09E4B5">
        <w:tc>
          <w:tcPr>
            <w:tcW w:w="2694" w:type="dxa"/>
            <w:vAlign w:val="center"/>
          </w:tcPr>
          <w:p w14:paraId="73AAE766" w14:textId="77777777" w:rsidR="007D2B0C" w:rsidRPr="009C54AE" w:rsidRDefault="007D2B0C" w:rsidP="007D2B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1047336" w14:textId="5FBAEAA7" w:rsidR="007D2B0C" w:rsidRPr="009C54AE" w:rsidRDefault="002335EC" w:rsidP="007D2B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7D2B0C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7D2B0C" w:rsidRPr="009C54AE" w14:paraId="1A3F5BE5" w14:textId="77777777" w:rsidTr="0E09E4B5">
        <w:tc>
          <w:tcPr>
            <w:tcW w:w="2694" w:type="dxa"/>
            <w:vAlign w:val="center"/>
          </w:tcPr>
          <w:p w14:paraId="7E031DAC" w14:textId="77777777" w:rsidR="007D2B0C" w:rsidRPr="009C54AE" w:rsidRDefault="007D2B0C" w:rsidP="007D2B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D500FEC" w14:textId="57473425" w:rsidR="007D2B0C" w:rsidRPr="009C54AE" w:rsidRDefault="002335EC" w:rsidP="007D2B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7D2B0C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7D2B0C" w:rsidRPr="009C0C59" w14:paraId="0120B2AF" w14:textId="77777777" w:rsidTr="0E09E4B5">
        <w:tc>
          <w:tcPr>
            <w:tcW w:w="2694" w:type="dxa"/>
            <w:vAlign w:val="center"/>
          </w:tcPr>
          <w:p w14:paraId="0BB50E80" w14:textId="77777777" w:rsidR="007D2B0C" w:rsidRPr="009C54AE" w:rsidRDefault="007D2B0C" w:rsidP="007D2B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1FF2F3F" w14:textId="6A23C099" w:rsidR="007D2B0C" w:rsidRPr="005B6F40" w:rsidRDefault="007D2B0C" w:rsidP="007D2B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proofErr w:type="spellStart"/>
            <w:r w:rsidRPr="005B6F40">
              <w:rPr>
                <w:rFonts w:ascii="Corbel" w:hAnsi="Corbel"/>
                <w:b w:val="0"/>
                <w:sz w:val="24"/>
                <w:szCs w:val="24"/>
                <w:lang w:val="en-US"/>
              </w:rPr>
              <w:t>Rok</w:t>
            </w:r>
            <w:proofErr w:type="spellEnd"/>
            <w:r w:rsidRPr="005B6F40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2,</w:t>
            </w:r>
            <w:r w:rsidR="005B6F40" w:rsidRPr="00787F0C">
              <w:rPr>
                <w:rFonts w:ascii="Corbel" w:hAnsi="Corbel"/>
                <w:b w:val="0"/>
                <w:color w:val="FF0000"/>
                <w:sz w:val="24"/>
                <w:szCs w:val="24"/>
                <w:lang w:val="en-US"/>
              </w:rPr>
              <w:t xml:space="preserve"> </w:t>
            </w:r>
            <w:r w:rsidR="005B6F40" w:rsidRPr="00990426">
              <w:rPr>
                <w:rFonts w:ascii="Corbel" w:hAnsi="Corbel"/>
                <w:b w:val="0"/>
                <w:color w:val="000000" w:themeColor="text1"/>
                <w:sz w:val="24"/>
                <w:szCs w:val="24"/>
                <w:lang w:val="en-US"/>
              </w:rPr>
              <w:t>3</w:t>
            </w:r>
            <w:r w:rsidR="005B6F40">
              <w:rPr>
                <w:rFonts w:ascii="Corbel" w:hAnsi="Corbel"/>
                <w:b w:val="0"/>
                <w:sz w:val="24"/>
                <w:szCs w:val="24"/>
                <w:lang w:val="en-US"/>
              </w:rPr>
              <w:t>,</w:t>
            </w:r>
            <w:r w:rsidRPr="005B6F40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B6F40">
              <w:rPr>
                <w:rFonts w:ascii="Corbel" w:hAnsi="Corbel"/>
                <w:b w:val="0"/>
                <w:sz w:val="24"/>
                <w:szCs w:val="24"/>
                <w:lang w:val="en-US"/>
              </w:rPr>
              <w:t>semestr</w:t>
            </w:r>
            <w:proofErr w:type="spellEnd"/>
            <w:r w:rsidRPr="005B6F40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IV</w:t>
            </w:r>
            <w:r w:rsidR="00B114AC" w:rsidRPr="005B6F40">
              <w:rPr>
                <w:rFonts w:ascii="Corbel" w:hAnsi="Corbel"/>
                <w:b w:val="0"/>
                <w:sz w:val="24"/>
                <w:szCs w:val="24"/>
                <w:lang w:val="en-US"/>
              </w:rPr>
              <w:t>,</w:t>
            </w:r>
            <w:r w:rsidR="0050503D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114AC" w:rsidRPr="005B6F40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semestr</w:t>
            </w:r>
            <w:proofErr w:type="spellEnd"/>
            <w:r w:rsidR="00B114AC" w:rsidRPr="005B6F40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 xml:space="preserve"> V</w:t>
            </w:r>
          </w:p>
        </w:tc>
      </w:tr>
      <w:tr w:rsidR="007D2B0C" w:rsidRPr="009C54AE" w14:paraId="741AC13B" w14:textId="77777777" w:rsidTr="0E09E4B5">
        <w:tc>
          <w:tcPr>
            <w:tcW w:w="2694" w:type="dxa"/>
            <w:vAlign w:val="center"/>
          </w:tcPr>
          <w:p w14:paraId="5E7397F3" w14:textId="77777777" w:rsidR="007D2B0C" w:rsidRPr="009C54AE" w:rsidRDefault="007D2B0C" w:rsidP="007D2B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D9688EA" w14:textId="126EA58B" w:rsidR="007D2B0C" w:rsidRPr="009C54AE" w:rsidRDefault="002335EC" w:rsidP="007D2B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7D2B0C">
              <w:rPr>
                <w:rFonts w:ascii="Corbel" w:hAnsi="Corbel"/>
                <w:b w:val="0"/>
                <w:sz w:val="24"/>
                <w:szCs w:val="24"/>
              </w:rPr>
              <w:t>odstawowy</w:t>
            </w:r>
          </w:p>
        </w:tc>
      </w:tr>
      <w:tr w:rsidR="007D2B0C" w:rsidRPr="009C54AE" w14:paraId="068C49D1" w14:textId="77777777" w:rsidTr="0E09E4B5">
        <w:tc>
          <w:tcPr>
            <w:tcW w:w="2694" w:type="dxa"/>
            <w:vAlign w:val="center"/>
          </w:tcPr>
          <w:p w14:paraId="4173E580" w14:textId="77777777" w:rsidR="007D2B0C" w:rsidRPr="009C54AE" w:rsidRDefault="007D2B0C" w:rsidP="007D2B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EB07795" w14:textId="0052A20F" w:rsidR="007D2B0C" w:rsidRPr="009C54AE" w:rsidRDefault="002335EC" w:rsidP="007D2B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7D2B0C">
              <w:rPr>
                <w:rFonts w:ascii="Corbel" w:hAnsi="Corbel"/>
                <w:b w:val="0"/>
                <w:sz w:val="24"/>
                <w:szCs w:val="24"/>
              </w:rPr>
              <w:t>ę</w:t>
            </w:r>
            <w:r>
              <w:rPr>
                <w:rFonts w:ascii="Corbel" w:hAnsi="Corbel"/>
                <w:b w:val="0"/>
                <w:sz w:val="24"/>
                <w:szCs w:val="24"/>
              </w:rPr>
              <w:t>z.</w:t>
            </w:r>
            <w:r w:rsidR="007D2B0C">
              <w:rPr>
                <w:rFonts w:ascii="Corbel" w:hAnsi="Corbel"/>
                <w:b w:val="0"/>
                <w:sz w:val="24"/>
                <w:szCs w:val="24"/>
              </w:rPr>
              <w:t xml:space="preserve"> polski</w:t>
            </w:r>
          </w:p>
        </w:tc>
      </w:tr>
      <w:tr w:rsidR="007D2B0C" w:rsidRPr="009C54AE" w14:paraId="2D17302D" w14:textId="77777777" w:rsidTr="0E09E4B5">
        <w:tc>
          <w:tcPr>
            <w:tcW w:w="2694" w:type="dxa"/>
            <w:vAlign w:val="center"/>
          </w:tcPr>
          <w:p w14:paraId="4EF87BB7" w14:textId="77777777" w:rsidR="007D2B0C" w:rsidRPr="009C54AE" w:rsidRDefault="007D2B0C" w:rsidP="007D2B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69FFFD4" w14:textId="092401ED" w:rsidR="007D2B0C" w:rsidRPr="009C54AE" w:rsidRDefault="007D2B0C" w:rsidP="007D2B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Krzysztof Jamroży</w:t>
            </w:r>
          </w:p>
        </w:tc>
      </w:tr>
      <w:tr w:rsidR="007D2B0C" w:rsidRPr="009C54AE" w14:paraId="49CE80C6" w14:textId="77777777" w:rsidTr="0E09E4B5">
        <w:tc>
          <w:tcPr>
            <w:tcW w:w="2694" w:type="dxa"/>
            <w:vAlign w:val="center"/>
          </w:tcPr>
          <w:p w14:paraId="6D9FFFDE" w14:textId="77777777" w:rsidR="007D2B0C" w:rsidRPr="009C54AE" w:rsidRDefault="007D2B0C" w:rsidP="007D2B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F710C71" w14:textId="403FAA10" w:rsidR="007D2B0C" w:rsidRPr="009C54AE" w:rsidRDefault="002A01E6" w:rsidP="007D2B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bookmarkStart w:id="0" w:name="_Hlk55891344"/>
            <w:r w:rsidRPr="002A01E6">
              <w:rPr>
                <w:rFonts w:ascii="Corbel" w:hAnsi="Corbel"/>
                <w:b w:val="0"/>
                <w:sz w:val="24"/>
                <w:szCs w:val="24"/>
              </w:rPr>
              <w:t>Opiekun praktyk w miejscu odbywania praktyki zawodowej</w:t>
            </w:r>
            <w:bookmarkEnd w:id="0"/>
          </w:p>
        </w:tc>
      </w:tr>
    </w:tbl>
    <w:p w14:paraId="2FCF55D2" w14:textId="5AC99A3C" w:rsidR="00923D7D" w:rsidRPr="009C54AE" w:rsidRDefault="0085747A" w:rsidP="006D048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01C1708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0AC5B2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2E144DE" w14:textId="77777777" w:rsidTr="00005D2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F1C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A158734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0D84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584A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E5C8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13FF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F317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929B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27E5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5AB2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4691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05D2F" w:rsidRPr="009C54AE" w14:paraId="5D71A1C4" w14:textId="77777777" w:rsidTr="00005D2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CF7E" w14:textId="3DB17834" w:rsidR="00005D2F" w:rsidRPr="009C54AE" w:rsidRDefault="00005D2F" w:rsidP="00005D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DC41" w14:textId="01BFA323" w:rsidR="00005D2F" w:rsidRPr="009C54AE" w:rsidRDefault="00005D2F" w:rsidP="00005D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58E64" w14:textId="4AA0468E" w:rsidR="00005D2F" w:rsidRPr="009C54AE" w:rsidRDefault="00005D2F" w:rsidP="00005D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77ED" w14:textId="47BA2167" w:rsidR="00005D2F" w:rsidRPr="009C54AE" w:rsidRDefault="00005D2F" w:rsidP="00005D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9CAFE" w14:textId="73B0264C" w:rsidR="00005D2F" w:rsidRPr="009C54AE" w:rsidRDefault="00005D2F" w:rsidP="00005D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D2A8B" w14:textId="26FA843F" w:rsidR="00005D2F" w:rsidRPr="009C54AE" w:rsidRDefault="00005D2F" w:rsidP="00005D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60025" w14:textId="456AA2F6" w:rsidR="00005D2F" w:rsidRPr="009C54AE" w:rsidRDefault="00005D2F" w:rsidP="00005D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69A0" w14:textId="0B4BA42D" w:rsidR="00005D2F" w:rsidRPr="009C54AE" w:rsidRDefault="00005D2F" w:rsidP="00005D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10555" w14:textId="5766817B" w:rsidR="00005D2F" w:rsidRPr="009C54AE" w:rsidRDefault="00005D2F" w:rsidP="00005D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3810" w14:textId="675D571B" w:rsidR="00005D2F" w:rsidRPr="009C54AE" w:rsidRDefault="00005D2F" w:rsidP="00005D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005D2F" w:rsidRPr="009C54AE" w14:paraId="4E0D845D" w14:textId="77777777" w:rsidTr="00005D2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C1E1" w14:textId="02E393FC" w:rsidR="00005D2F" w:rsidRPr="009C54AE" w:rsidRDefault="00005D2F" w:rsidP="00005D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C13D" w14:textId="428730C3" w:rsidR="00005D2F" w:rsidRPr="009C54AE" w:rsidRDefault="00005D2F" w:rsidP="00005D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2F53B" w14:textId="719D81BD" w:rsidR="00005D2F" w:rsidRPr="009C54AE" w:rsidRDefault="00005D2F" w:rsidP="00005D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6E1DB" w14:textId="4F3CFC07" w:rsidR="00005D2F" w:rsidRPr="009C54AE" w:rsidRDefault="00005D2F" w:rsidP="00005D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34720" w14:textId="3D35AD0F" w:rsidR="00005D2F" w:rsidRPr="009C54AE" w:rsidRDefault="00005D2F" w:rsidP="00005D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C9C25" w14:textId="0FC96BB5" w:rsidR="00005D2F" w:rsidRPr="009C54AE" w:rsidRDefault="00005D2F" w:rsidP="00005D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2BA8" w14:textId="2FE21842" w:rsidR="00005D2F" w:rsidRPr="009C54AE" w:rsidRDefault="00005D2F" w:rsidP="00005D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A9B4E" w14:textId="5047D1AB" w:rsidR="00005D2F" w:rsidRPr="009C54AE" w:rsidRDefault="00005D2F" w:rsidP="00005D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4DFEC" w14:textId="128220F5" w:rsidR="00005D2F" w:rsidRPr="009C54AE" w:rsidRDefault="00005D2F" w:rsidP="00005D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1962" w14:textId="2B057AB6" w:rsidR="00005D2F" w:rsidRPr="009C54AE" w:rsidRDefault="00005D2F" w:rsidP="00005D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0166EA6" w14:textId="77777777" w:rsidR="00923D7D" w:rsidRPr="009C54AE" w:rsidRDefault="00923D7D" w:rsidP="00005D2F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79F9551" w14:textId="2D792F0A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</w:t>
      </w:r>
    </w:p>
    <w:p w14:paraId="1D0E5745" w14:textId="77777777" w:rsidR="002335EC" w:rsidRPr="009C54AE" w:rsidRDefault="002335EC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27EA2B8B" w14:textId="77777777" w:rsidR="002335EC" w:rsidRPr="009C54AE" w:rsidRDefault="002335EC" w:rsidP="002335E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7A5F">
        <w:rPr>
          <w:rFonts w:ascii="Corbel" w:eastAsia="MS Gothic" w:hAnsi="Corbel" w:cs="MS Gothic"/>
          <w:szCs w:val="24"/>
        </w:rPr>
        <w:t>X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D95429E" w14:textId="77777777" w:rsidR="002335EC" w:rsidRPr="009C54AE" w:rsidRDefault="002335EC" w:rsidP="002335E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BAF6BC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3C7B1AD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DC5AB33" w14:textId="77777777" w:rsidR="00005D2F" w:rsidRDefault="00005D2F" w:rsidP="00005D2F">
      <w:pPr>
        <w:pStyle w:val="Punktygwne"/>
        <w:spacing w:before="0" w:after="0"/>
        <w:ind w:firstLine="284"/>
        <w:rPr>
          <w:rFonts w:ascii="Corbel" w:hAnsi="Corbel"/>
          <w:bCs/>
          <w:szCs w:val="24"/>
        </w:rPr>
      </w:pPr>
    </w:p>
    <w:p w14:paraId="6D0FA481" w14:textId="348A130E" w:rsidR="00E960BB" w:rsidRPr="002335EC" w:rsidRDefault="00005D2F" w:rsidP="00005D2F">
      <w:pPr>
        <w:pStyle w:val="Punktygwne"/>
        <w:spacing w:before="0" w:after="0"/>
        <w:ind w:firstLine="284"/>
        <w:rPr>
          <w:rFonts w:ascii="Corbel" w:hAnsi="Corbel"/>
          <w:b w:val="0"/>
          <w:szCs w:val="24"/>
        </w:rPr>
      </w:pPr>
      <w:r w:rsidRPr="002335EC">
        <w:rPr>
          <w:rFonts w:ascii="Corbel" w:hAnsi="Corbel"/>
          <w:b w:val="0"/>
          <w:szCs w:val="24"/>
        </w:rPr>
        <w:t>zaliczenie bez oceny</w:t>
      </w:r>
    </w:p>
    <w:p w14:paraId="3009BF54" w14:textId="77777777" w:rsidR="00005D2F" w:rsidRPr="00005D2F" w:rsidRDefault="00005D2F" w:rsidP="00005D2F">
      <w:pPr>
        <w:pStyle w:val="Punktygwne"/>
        <w:spacing w:before="0" w:after="0"/>
        <w:ind w:firstLine="284"/>
        <w:rPr>
          <w:rFonts w:ascii="Corbel" w:hAnsi="Corbel"/>
          <w:bCs/>
          <w:szCs w:val="24"/>
        </w:rPr>
      </w:pPr>
    </w:p>
    <w:p w14:paraId="0C26E420" w14:textId="612E0B7A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3E7B2DAC" w14:textId="77777777" w:rsidR="0050503D" w:rsidRPr="009C54AE" w:rsidRDefault="0050503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2A1CD70" w14:textId="77777777" w:rsidTr="00745302">
        <w:tc>
          <w:tcPr>
            <w:tcW w:w="9670" w:type="dxa"/>
          </w:tcPr>
          <w:p w14:paraId="64FDAB4E" w14:textId="5C6B25C2" w:rsidR="0085747A" w:rsidRPr="009C54AE" w:rsidRDefault="002A01E6" w:rsidP="00005D2F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A01E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Ustalane przez opiekuna praktyk</w:t>
            </w:r>
            <w:r w:rsidR="002335E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z ramienia instytucji, w której odbywają się </w:t>
            </w:r>
            <w:r w:rsidRPr="002A01E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praktyki zawodowe.</w:t>
            </w:r>
          </w:p>
        </w:tc>
      </w:tr>
    </w:tbl>
    <w:p w14:paraId="4453366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75BCD70" w14:textId="1693FDF9" w:rsidR="0085747A" w:rsidRPr="00C05F44" w:rsidRDefault="0050503D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7E5135C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A2489D0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6C7BEC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2A01E6" w:rsidRPr="009C54AE" w14:paraId="35E5182F" w14:textId="77777777" w:rsidTr="002A01E6">
        <w:tc>
          <w:tcPr>
            <w:tcW w:w="845" w:type="dxa"/>
            <w:vAlign w:val="center"/>
          </w:tcPr>
          <w:p w14:paraId="37EF1723" w14:textId="77777777" w:rsidR="002A01E6" w:rsidRPr="009C54AE" w:rsidRDefault="002A01E6" w:rsidP="002A01E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23DD8070" w14:textId="5646CB83" w:rsidR="002A01E6" w:rsidRPr="009C54AE" w:rsidRDefault="002A01E6" w:rsidP="002A01E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26B55">
              <w:rPr>
                <w:rFonts w:ascii="Corbel" w:hAnsi="Corbel"/>
                <w:b w:val="0"/>
                <w:sz w:val="24"/>
                <w:szCs w:val="24"/>
              </w:rPr>
              <w:t xml:space="preserve">Zdobycie przez studentów wiedzy umożliwiającej rozróżnianie struktury i zakresu działania poszczególnych instytucji </w:t>
            </w:r>
            <w:r>
              <w:rPr>
                <w:rFonts w:ascii="Corbel" w:hAnsi="Corbel"/>
                <w:b w:val="0"/>
                <w:sz w:val="24"/>
                <w:szCs w:val="24"/>
              </w:rPr>
              <w:t>pomocy społecznej.</w:t>
            </w:r>
          </w:p>
        </w:tc>
      </w:tr>
      <w:tr w:rsidR="002A01E6" w:rsidRPr="009C54AE" w14:paraId="5FBC245D" w14:textId="77777777" w:rsidTr="002A01E6">
        <w:tc>
          <w:tcPr>
            <w:tcW w:w="845" w:type="dxa"/>
            <w:vAlign w:val="center"/>
          </w:tcPr>
          <w:p w14:paraId="30DD9798" w14:textId="05255A95" w:rsidR="002A01E6" w:rsidRPr="009C54AE" w:rsidRDefault="002A01E6" w:rsidP="002A01E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064A010B" w14:textId="74FA43A4" w:rsidR="002A01E6" w:rsidRPr="009C54AE" w:rsidRDefault="002A01E6" w:rsidP="002A01E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26B55">
              <w:rPr>
                <w:rFonts w:ascii="Corbel" w:hAnsi="Corbel"/>
                <w:b w:val="0"/>
                <w:sz w:val="24"/>
                <w:szCs w:val="24"/>
              </w:rPr>
              <w:t>Uzyskanie przez studentów umiejętności wykorzystywania wiedzy wynikającej z diagnozowania procesów i zjawisk społecznych w praktyce pracy socjalnej.</w:t>
            </w:r>
          </w:p>
        </w:tc>
      </w:tr>
      <w:tr w:rsidR="002A01E6" w:rsidRPr="009C54AE" w14:paraId="56718347" w14:textId="77777777" w:rsidTr="002A01E6">
        <w:tc>
          <w:tcPr>
            <w:tcW w:w="845" w:type="dxa"/>
            <w:vAlign w:val="center"/>
          </w:tcPr>
          <w:p w14:paraId="4FCBDDC6" w14:textId="6F56ADD6" w:rsidR="002A01E6" w:rsidRPr="009C54AE" w:rsidRDefault="002A01E6" w:rsidP="002A01E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14:paraId="64E414CA" w14:textId="4001EFBA" w:rsidR="002A01E6" w:rsidRPr="009C54AE" w:rsidRDefault="002A01E6" w:rsidP="002A01E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44418">
              <w:rPr>
                <w:rFonts w:ascii="Corbel" w:hAnsi="Corbel"/>
                <w:b w:val="0"/>
                <w:sz w:val="24"/>
                <w:szCs w:val="24"/>
              </w:rPr>
              <w:t>Zdobycie przez studentów wiedzy na temat współpracy w zespole pracowniczym i tworzenia dokumentacji.</w:t>
            </w:r>
          </w:p>
        </w:tc>
      </w:tr>
    </w:tbl>
    <w:p w14:paraId="5BC6302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D314D0F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76627F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55D824C0" w14:textId="77777777" w:rsidTr="002C057E">
        <w:tc>
          <w:tcPr>
            <w:tcW w:w="1681" w:type="dxa"/>
            <w:vAlign w:val="center"/>
          </w:tcPr>
          <w:p w14:paraId="35172D2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552D156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D99F1A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4744209C" w14:textId="77777777" w:rsidTr="002C057E">
        <w:tc>
          <w:tcPr>
            <w:tcW w:w="1681" w:type="dxa"/>
          </w:tcPr>
          <w:p w14:paraId="6006C379" w14:textId="15947D50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7E85DE1B" w14:textId="615314AF" w:rsidR="0085747A" w:rsidRPr="009C54AE" w:rsidRDefault="0022121D" w:rsidP="0022121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</w:t>
            </w:r>
            <w:r w:rsidRPr="0022121D">
              <w:rPr>
                <w:rFonts w:ascii="Corbel" w:hAnsi="Corbel"/>
                <w:b w:val="0"/>
                <w:smallCaps w:val="0"/>
                <w:szCs w:val="24"/>
              </w:rPr>
              <w:t>normy prawne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zawarte w ustawie o pomocy społecznej oraz innych aktach prawa socjalnego. </w:t>
            </w:r>
            <w:r w:rsidR="00445B36">
              <w:rPr>
                <w:rFonts w:ascii="Corbel" w:hAnsi="Corbel"/>
                <w:b w:val="0"/>
                <w:smallCaps w:val="0"/>
                <w:szCs w:val="24"/>
              </w:rPr>
              <w:t>Posiada wiedzę 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zasad</w:t>
            </w:r>
            <w:r w:rsidR="00445B36">
              <w:rPr>
                <w:rFonts w:ascii="Corbel" w:hAnsi="Corbel"/>
                <w:b w:val="0"/>
                <w:smallCaps w:val="0"/>
                <w:szCs w:val="24"/>
              </w:rPr>
              <w:t>ach</w:t>
            </w:r>
            <w:r w:rsidRPr="0022121D">
              <w:rPr>
                <w:rFonts w:ascii="Corbel" w:hAnsi="Corbel"/>
                <w:b w:val="0"/>
                <w:smallCaps w:val="0"/>
                <w:szCs w:val="24"/>
              </w:rPr>
              <w:t xml:space="preserve"> zawodow</w:t>
            </w:r>
            <w:r w:rsidR="00445B36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Pr="0022121D">
              <w:rPr>
                <w:rFonts w:ascii="Corbel" w:hAnsi="Corbel"/>
                <w:b w:val="0"/>
                <w:smallCaps w:val="0"/>
                <w:szCs w:val="24"/>
              </w:rPr>
              <w:t>, etyczn</w:t>
            </w:r>
            <w:r w:rsidR="00445B36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Pr="0022121D">
              <w:rPr>
                <w:rFonts w:ascii="Corbel" w:hAnsi="Corbel"/>
                <w:b w:val="0"/>
                <w:smallCaps w:val="0"/>
                <w:szCs w:val="24"/>
              </w:rPr>
              <w:t xml:space="preserve"> i reguł</w:t>
            </w:r>
            <w:r w:rsidR="00445B36">
              <w:rPr>
                <w:rFonts w:ascii="Corbel" w:hAnsi="Corbel"/>
                <w:b w:val="0"/>
                <w:smallCaps w:val="0"/>
                <w:szCs w:val="24"/>
              </w:rPr>
              <w:t>ach</w:t>
            </w:r>
            <w:r w:rsidRPr="0022121D">
              <w:rPr>
                <w:rFonts w:ascii="Corbel" w:hAnsi="Corbel"/>
                <w:b w:val="0"/>
                <w:smallCaps w:val="0"/>
                <w:szCs w:val="24"/>
              </w:rPr>
              <w:t xml:space="preserve"> organizując</w:t>
            </w:r>
            <w:r w:rsidR="00445B36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Pr="0022121D">
              <w:rPr>
                <w:rFonts w:ascii="Corbel" w:hAnsi="Corbel"/>
                <w:b w:val="0"/>
                <w:smallCaps w:val="0"/>
                <w:szCs w:val="24"/>
              </w:rPr>
              <w:t xml:space="preserve"> struktury i instytucje społeczne</w:t>
            </w:r>
            <w:r w:rsidR="002335EC">
              <w:rPr>
                <w:rFonts w:ascii="Corbel" w:hAnsi="Corbel"/>
                <w:b w:val="0"/>
                <w:smallCaps w:val="0"/>
                <w:szCs w:val="24"/>
              </w:rPr>
              <w:t xml:space="preserve"> funkcjonujące w ramach systemu pomocy społecznej stosując przy tym mechanizmy kontroli społecznej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865" w:type="dxa"/>
          </w:tcPr>
          <w:p w14:paraId="70A6BA40" w14:textId="013B4B7F" w:rsidR="0085747A" w:rsidRPr="009C54AE" w:rsidRDefault="0022121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K_W11</w:t>
            </w:r>
          </w:p>
        </w:tc>
      </w:tr>
      <w:tr w:rsidR="0085747A" w:rsidRPr="009C54AE" w14:paraId="7950DD22" w14:textId="77777777" w:rsidTr="002C057E">
        <w:tc>
          <w:tcPr>
            <w:tcW w:w="1681" w:type="dxa"/>
          </w:tcPr>
          <w:p w14:paraId="1BA3E82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7A0DCDB9" w14:textId="40F1AB0C" w:rsidR="0085747A" w:rsidRPr="009C54AE" w:rsidRDefault="0022121D" w:rsidP="002C057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="002C057E">
              <w:rPr>
                <w:rFonts w:ascii="Corbel" w:hAnsi="Corbel"/>
                <w:b w:val="0"/>
                <w:smallCaps w:val="0"/>
                <w:szCs w:val="24"/>
              </w:rPr>
              <w:t xml:space="preserve">dzięki praktykom zawodowym w sposób właściwy wykorzystywać przydzielone </w:t>
            </w:r>
            <w:r w:rsidR="001A0B74" w:rsidRPr="001A0B74">
              <w:rPr>
                <w:rFonts w:ascii="Corbel" w:hAnsi="Corbel"/>
                <w:b w:val="0"/>
                <w:smallCaps w:val="0"/>
                <w:szCs w:val="24"/>
              </w:rPr>
              <w:t>mu do dyspozycji środki</w:t>
            </w:r>
            <w:r w:rsidR="00445B36">
              <w:rPr>
                <w:rFonts w:ascii="Corbel" w:hAnsi="Corbel"/>
                <w:b w:val="0"/>
                <w:smallCaps w:val="0"/>
                <w:szCs w:val="24"/>
              </w:rPr>
              <w:t xml:space="preserve"> (np. pieniężne i niepieniężne)</w:t>
            </w:r>
            <w:r w:rsidR="001A0B74" w:rsidRPr="001A0B74">
              <w:rPr>
                <w:rFonts w:ascii="Corbel" w:hAnsi="Corbel"/>
                <w:b w:val="0"/>
                <w:smallCaps w:val="0"/>
                <w:szCs w:val="24"/>
              </w:rPr>
              <w:t xml:space="preserve"> w celu wykonywania </w:t>
            </w:r>
            <w:r w:rsidR="002C057E">
              <w:rPr>
                <w:rFonts w:ascii="Corbel" w:hAnsi="Corbel"/>
                <w:b w:val="0"/>
                <w:smallCaps w:val="0"/>
                <w:szCs w:val="24"/>
              </w:rPr>
              <w:t>zadań zawodowych.</w:t>
            </w:r>
          </w:p>
        </w:tc>
        <w:tc>
          <w:tcPr>
            <w:tcW w:w="1865" w:type="dxa"/>
          </w:tcPr>
          <w:p w14:paraId="7E9A1CD4" w14:textId="64D1E62D" w:rsidR="0085747A" w:rsidRPr="009C54AE" w:rsidRDefault="0022121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1A0B74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</w:tr>
      <w:tr w:rsidR="0022121D" w:rsidRPr="009C54AE" w14:paraId="5CBB80E2" w14:textId="77777777" w:rsidTr="002C057E">
        <w:tc>
          <w:tcPr>
            <w:tcW w:w="1681" w:type="dxa"/>
          </w:tcPr>
          <w:p w14:paraId="06B7FCCF" w14:textId="24AC2ABA" w:rsidR="0022121D" w:rsidRPr="009C54AE" w:rsidRDefault="0022121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C057E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14:paraId="5B6A34CA" w14:textId="2E644963" w:rsidR="0022121D" w:rsidRDefault="0022121D" w:rsidP="006B4A2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445B36">
              <w:rPr>
                <w:rFonts w:ascii="Corbel" w:hAnsi="Corbel"/>
                <w:b w:val="0"/>
                <w:smallCaps w:val="0"/>
                <w:szCs w:val="24"/>
              </w:rPr>
              <w:t>jest gotów</w:t>
            </w:r>
            <w:r w:rsidR="002C057E">
              <w:rPr>
                <w:rFonts w:ascii="Corbel" w:hAnsi="Corbel"/>
                <w:b w:val="0"/>
                <w:smallCaps w:val="0"/>
                <w:szCs w:val="24"/>
              </w:rPr>
              <w:t xml:space="preserve"> myśleć w sposób przedsiębiorczy </w:t>
            </w:r>
            <w:r w:rsidR="006B4A27">
              <w:rPr>
                <w:rFonts w:ascii="Corbel" w:hAnsi="Corbel"/>
                <w:b w:val="0"/>
                <w:smallCaps w:val="0"/>
                <w:szCs w:val="24"/>
              </w:rPr>
              <w:t>planując</w:t>
            </w:r>
            <w:r w:rsidR="002C057E">
              <w:rPr>
                <w:rFonts w:ascii="Corbel" w:hAnsi="Corbel"/>
                <w:b w:val="0"/>
                <w:smallCaps w:val="0"/>
                <w:szCs w:val="24"/>
              </w:rPr>
              <w:t xml:space="preserve"> działania z zakresu pomocy społecznej</w:t>
            </w:r>
            <w:r w:rsidR="002C057E" w:rsidRPr="002C057E">
              <w:rPr>
                <w:rFonts w:ascii="Corbel" w:hAnsi="Corbel"/>
                <w:b w:val="0"/>
                <w:smallCaps w:val="0"/>
                <w:szCs w:val="24"/>
              </w:rPr>
              <w:t xml:space="preserve"> oraz </w:t>
            </w:r>
            <w:r w:rsidR="006B4A27">
              <w:rPr>
                <w:rFonts w:ascii="Corbel" w:hAnsi="Corbel"/>
                <w:b w:val="0"/>
                <w:smallCaps w:val="0"/>
                <w:szCs w:val="24"/>
              </w:rPr>
              <w:t>posiada zdolność f</w:t>
            </w:r>
            <w:r w:rsidR="002C057E">
              <w:rPr>
                <w:rFonts w:ascii="Corbel" w:hAnsi="Corbel"/>
                <w:b w:val="0"/>
                <w:smallCaps w:val="0"/>
                <w:szCs w:val="24"/>
              </w:rPr>
              <w:t>unkcjonowa</w:t>
            </w:r>
            <w:r w:rsidR="006B4A27">
              <w:rPr>
                <w:rFonts w:ascii="Corbel" w:hAnsi="Corbel"/>
                <w:b w:val="0"/>
                <w:smallCaps w:val="0"/>
                <w:szCs w:val="24"/>
              </w:rPr>
              <w:t>nia</w:t>
            </w:r>
            <w:r w:rsidR="002C057E">
              <w:rPr>
                <w:rFonts w:ascii="Corbel" w:hAnsi="Corbel"/>
                <w:b w:val="0"/>
                <w:smallCaps w:val="0"/>
                <w:szCs w:val="24"/>
              </w:rPr>
              <w:t xml:space="preserve"> w grupach roboczych</w:t>
            </w:r>
            <w:r w:rsidR="006B4A27">
              <w:rPr>
                <w:rFonts w:ascii="Corbel" w:hAnsi="Corbel"/>
                <w:b w:val="0"/>
                <w:smallCaps w:val="0"/>
                <w:szCs w:val="24"/>
              </w:rPr>
              <w:t xml:space="preserve"> czy</w:t>
            </w:r>
            <w:r w:rsidR="002C057E">
              <w:rPr>
                <w:rFonts w:ascii="Corbel" w:hAnsi="Corbel"/>
                <w:b w:val="0"/>
                <w:smallCaps w:val="0"/>
                <w:szCs w:val="24"/>
              </w:rPr>
              <w:t xml:space="preserve"> zespołach interdyscyplinarnych współpracując przy tym z różnorodnymi instytucjami działającymi w sferze socjalnej.</w:t>
            </w:r>
          </w:p>
        </w:tc>
        <w:tc>
          <w:tcPr>
            <w:tcW w:w="1865" w:type="dxa"/>
          </w:tcPr>
          <w:p w14:paraId="14780DF1" w14:textId="075DFEE7" w:rsidR="0022121D" w:rsidRDefault="0022121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14:paraId="5BDFBB2C" w14:textId="77777777" w:rsidR="002A01E6" w:rsidRPr="008C54DC" w:rsidRDefault="002A01E6" w:rsidP="008C54DC">
      <w:pPr>
        <w:spacing w:line="240" w:lineRule="auto"/>
        <w:jc w:val="both"/>
        <w:rPr>
          <w:rFonts w:ascii="Corbel" w:hAnsi="Corbel"/>
          <w:b/>
          <w:sz w:val="24"/>
          <w:szCs w:val="24"/>
        </w:rPr>
      </w:pPr>
    </w:p>
    <w:p w14:paraId="0CAADB61" w14:textId="147B5E5C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11AEDB1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C1742A3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DAF67E4" w14:textId="77777777" w:rsidTr="005550C5">
        <w:tc>
          <w:tcPr>
            <w:tcW w:w="9520" w:type="dxa"/>
          </w:tcPr>
          <w:p w14:paraId="23646625" w14:textId="77777777" w:rsidR="0085747A" w:rsidRPr="005550C5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5550C5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85747A" w:rsidRPr="009C54AE" w14:paraId="5D9B5906" w14:textId="77777777" w:rsidTr="005550C5">
        <w:tc>
          <w:tcPr>
            <w:tcW w:w="9520" w:type="dxa"/>
          </w:tcPr>
          <w:p w14:paraId="2D31767D" w14:textId="3C271AED" w:rsidR="0085747A" w:rsidRPr="009C54AE" w:rsidRDefault="009C0C59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  <w:bookmarkStart w:id="1" w:name="_GoBack"/>
            <w:bookmarkEnd w:id="1"/>
          </w:p>
        </w:tc>
      </w:tr>
    </w:tbl>
    <w:p w14:paraId="48992E0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786937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40D2F692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CB20C88" w14:textId="77777777" w:rsidTr="006D0487">
        <w:tc>
          <w:tcPr>
            <w:tcW w:w="9520" w:type="dxa"/>
          </w:tcPr>
          <w:p w14:paraId="784A126E" w14:textId="77777777" w:rsidR="0085747A" w:rsidRPr="006D0487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6D0487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6D0487" w:rsidRPr="009C54AE" w14:paraId="04DF8E90" w14:textId="77777777" w:rsidTr="006D0487">
        <w:tc>
          <w:tcPr>
            <w:tcW w:w="9520" w:type="dxa"/>
          </w:tcPr>
          <w:p w14:paraId="65979FEF" w14:textId="0E03F015" w:rsidR="006D0487" w:rsidRPr="009C54AE" w:rsidRDefault="002A01E6" w:rsidP="006D048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Ustala o</w:t>
            </w:r>
            <w:r w:rsidRPr="00AD5D66">
              <w:rPr>
                <w:rFonts w:ascii="Corbel" w:hAnsi="Corbel"/>
                <w:sz w:val="24"/>
                <w:szCs w:val="24"/>
              </w:rPr>
              <w:t xml:space="preserve">piekun praktyk </w:t>
            </w:r>
            <w:r w:rsidRPr="00AD5D66">
              <w:rPr>
                <w:rFonts w:ascii="Corbel" w:hAnsi="Corbel"/>
                <w:bCs/>
                <w:sz w:val="24"/>
                <w:szCs w:val="24"/>
              </w:rPr>
              <w:t>w miejscu odbywania praktyki zawodowej</w:t>
            </w:r>
            <w:r>
              <w:rPr>
                <w:rFonts w:ascii="Corbel" w:hAnsi="Corbel"/>
                <w:bCs/>
                <w:sz w:val="24"/>
                <w:szCs w:val="24"/>
              </w:rPr>
              <w:t>.</w:t>
            </w:r>
          </w:p>
        </w:tc>
      </w:tr>
    </w:tbl>
    <w:p w14:paraId="4FA60F7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AC2165" w14:textId="4682EECE" w:rsidR="0085747A" w:rsidRPr="009C54AE" w:rsidRDefault="0050503D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9F4610" w:rsidRPr="009C54AE">
        <w:rPr>
          <w:rFonts w:ascii="Corbel" w:hAnsi="Corbel"/>
          <w:smallCaps w:val="0"/>
          <w:szCs w:val="24"/>
        </w:rPr>
        <w:lastRenderedPageBreak/>
        <w:t>3.4 Metody dydaktyczne</w:t>
      </w:r>
      <w:r w:rsidR="009F4610"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689FF60" w14:textId="77777777" w:rsidR="0085747A" w:rsidRPr="008C54DC" w:rsidRDefault="0085747A" w:rsidP="009C54AE">
      <w:pPr>
        <w:pStyle w:val="Punktygwne"/>
        <w:spacing w:before="0" w:after="0"/>
        <w:rPr>
          <w:rFonts w:ascii="Corbel" w:hAnsi="Corbel"/>
          <w:b w:val="0"/>
          <w:i/>
          <w:iCs/>
          <w:smallCaps w:val="0"/>
          <w:szCs w:val="24"/>
        </w:rPr>
      </w:pPr>
    </w:p>
    <w:p w14:paraId="6CAE82B6" w14:textId="0D2DB24F" w:rsidR="002A01E6" w:rsidRPr="008C54DC" w:rsidRDefault="002A01E6" w:rsidP="002A01E6">
      <w:pPr>
        <w:spacing w:after="0" w:line="240" w:lineRule="auto"/>
        <w:rPr>
          <w:rFonts w:ascii="Corbel" w:hAnsi="Corbel"/>
          <w:i/>
          <w:iCs/>
          <w:sz w:val="24"/>
          <w:szCs w:val="24"/>
        </w:rPr>
      </w:pPr>
      <w:r w:rsidRPr="008C54DC">
        <w:rPr>
          <w:rFonts w:ascii="Corbel" w:hAnsi="Corbel"/>
          <w:i/>
          <w:iCs/>
          <w:sz w:val="24"/>
          <w:szCs w:val="24"/>
        </w:rPr>
        <w:t xml:space="preserve">Zajęcia w terenie (praktyka zawodowa w instytucjach z obszaru pomocy społecznej) </w:t>
      </w:r>
      <w:r w:rsidR="008C54DC">
        <w:rPr>
          <w:rFonts w:ascii="Corbel" w:hAnsi="Corbel"/>
          <w:i/>
          <w:iCs/>
          <w:sz w:val="24"/>
          <w:szCs w:val="24"/>
        </w:rPr>
        <w:t xml:space="preserve">Pozostałe </w:t>
      </w:r>
      <w:r w:rsidRPr="008C54DC">
        <w:rPr>
          <w:rFonts w:ascii="Corbel" w:hAnsi="Corbel"/>
          <w:i/>
          <w:iCs/>
          <w:sz w:val="24"/>
          <w:szCs w:val="24"/>
        </w:rPr>
        <w:t>ustala opiekun praktyk w miejscu odbywania praktyki zawodowej.</w:t>
      </w:r>
    </w:p>
    <w:p w14:paraId="5DBCA33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8CDEA0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7E986DE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8BD22D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AED74F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66315A8" w14:textId="77777777" w:rsidTr="006D0487">
        <w:tc>
          <w:tcPr>
            <w:tcW w:w="1962" w:type="dxa"/>
            <w:vAlign w:val="center"/>
          </w:tcPr>
          <w:p w14:paraId="12AD9ED9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9B3A042" w14:textId="77777777" w:rsidR="0085747A" w:rsidRPr="009C54AE" w:rsidRDefault="00F974DA" w:rsidP="00003F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B17CB02" w14:textId="77777777" w:rsidR="0085747A" w:rsidRPr="009C54AE" w:rsidRDefault="009F4610" w:rsidP="00003FE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AD3ED10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F3A307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A01E6" w:rsidRPr="009C54AE" w14:paraId="06BFA00F" w14:textId="77777777" w:rsidTr="006D0487">
        <w:tc>
          <w:tcPr>
            <w:tcW w:w="1962" w:type="dxa"/>
          </w:tcPr>
          <w:p w14:paraId="5242BDC0" w14:textId="48A7A008" w:rsidR="002A01E6" w:rsidRPr="009C54AE" w:rsidRDefault="002A01E6" w:rsidP="002A01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657641FE" w14:textId="06AA6C74" w:rsidR="002A01E6" w:rsidRPr="009C54AE" w:rsidRDefault="002A01E6" w:rsidP="008C54D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trike/>
                <w:szCs w:val="24"/>
              </w:rPr>
            </w:pPr>
            <w:r w:rsidRPr="00750AEC">
              <w:rPr>
                <w:rFonts w:ascii="Corbel" w:hAnsi="Corbel"/>
                <w:b w:val="0"/>
                <w:bCs/>
                <w:szCs w:val="24"/>
              </w:rPr>
              <w:t xml:space="preserve">ustala </w:t>
            </w:r>
            <w:r>
              <w:rPr>
                <w:rFonts w:ascii="Corbel" w:hAnsi="Corbel"/>
                <w:b w:val="0"/>
                <w:bCs/>
                <w:szCs w:val="24"/>
              </w:rPr>
              <w:t>o</w:t>
            </w:r>
            <w:r w:rsidRPr="00AD5D66">
              <w:rPr>
                <w:rFonts w:ascii="Corbel" w:hAnsi="Corbel"/>
                <w:b w:val="0"/>
                <w:bCs/>
                <w:szCs w:val="24"/>
              </w:rPr>
              <w:t>piekun praktyk w miejscu odbywania praktyki zawodowej</w:t>
            </w:r>
          </w:p>
        </w:tc>
        <w:tc>
          <w:tcPr>
            <w:tcW w:w="2117" w:type="dxa"/>
          </w:tcPr>
          <w:p w14:paraId="04CEA5E9" w14:textId="01223023" w:rsidR="002A01E6" w:rsidRPr="009C54AE" w:rsidRDefault="002A01E6" w:rsidP="008C54D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praktyki zawodowe</w:t>
            </w:r>
          </w:p>
        </w:tc>
      </w:tr>
      <w:tr w:rsidR="002A01E6" w:rsidRPr="009C54AE" w14:paraId="6AABCCDC" w14:textId="77777777" w:rsidTr="006D0487">
        <w:tc>
          <w:tcPr>
            <w:tcW w:w="1962" w:type="dxa"/>
          </w:tcPr>
          <w:p w14:paraId="006C0CB6" w14:textId="2FF6C203" w:rsidR="002A01E6" w:rsidRPr="009C54AE" w:rsidRDefault="002A01E6" w:rsidP="002A01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4C304A81" w14:textId="530F50DE" w:rsidR="002A01E6" w:rsidRPr="009C54AE" w:rsidRDefault="002A01E6" w:rsidP="008C54D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750AEC">
              <w:rPr>
                <w:rFonts w:ascii="Corbel" w:hAnsi="Corbel"/>
                <w:b w:val="0"/>
                <w:bCs/>
                <w:szCs w:val="24"/>
              </w:rPr>
              <w:t xml:space="preserve">ustala </w:t>
            </w:r>
            <w:r>
              <w:rPr>
                <w:rFonts w:ascii="Corbel" w:hAnsi="Corbel"/>
                <w:b w:val="0"/>
                <w:bCs/>
                <w:szCs w:val="24"/>
              </w:rPr>
              <w:t>o</w:t>
            </w:r>
            <w:r w:rsidRPr="00AD5D66">
              <w:rPr>
                <w:rFonts w:ascii="Corbel" w:hAnsi="Corbel"/>
                <w:b w:val="0"/>
                <w:bCs/>
                <w:szCs w:val="24"/>
              </w:rPr>
              <w:t>piekun praktyk w miejscu odbywania praktyki zawodowej</w:t>
            </w:r>
          </w:p>
        </w:tc>
        <w:tc>
          <w:tcPr>
            <w:tcW w:w="2117" w:type="dxa"/>
          </w:tcPr>
          <w:p w14:paraId="73A70D07" w14:textId="179D58E7" w:rsidR="002A01E6" w:rsidRPr="009C54AE" w:rsidRDefault="002A01E6" w:rsidP="008C54D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praktyki zawodowe</w:t>
            </w:r>
          </w:p>
        </w:tc>
      </w:tr>
      <w:tr w:rsidR="002A01E6" w:rsidRPr="009C54AE" w14:paraId="1C687331" w14:textId="77777777" w:rsidTr="006D0487">
        <w:tc>
          <w:tcPr>
            <w:tcW w:w="1962" w:type="dxa"/>
          </w:tcPr>
          <w:p w14:paraId="31AC6F71" w14:textId="287DAF8E" w:rsidR="002A01E6" w:rsidRPr="009C54AE" w:rsidRDefault="002A01E6" w:rsidP="002A01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3F3C0304" w14:textId="0D9E2D5E" w:rsidR="002A01E6" w:rsidRPr="009C54AE" w:rsidRDefault="002A01E6" w:rsidP="008C54D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750AEC">
              <w:rPr>
                <w:rFonts w:ascii="Corbel" w:hAnsi="Corbel"/>
                <w:b w:val="0"/>
                <w:bCs/>
                <w:szCs w:val="24"/>
              </w:rPr>
              <w:t xml:space="preserve">ustala </w:t>
            </w:r>
            <w:r>
              <w:rPr>
                <w:rFonts w:ascii="Corbel" w:hAnsi="Corbel"/>
                <w:b w:val="0"/>
                <w:bCs/>
                <w:szCs w:val="24"/>
              </w:rPr>
              <w:t>o</w:t>
            </w:r>
            <w:r w:rsidRPr="00AD5D66">
              <w:rPr>
                <w:rFonts w:ascii="Corbel" w:hAnsi="Corbel"/>
                <w:b w:val="0"/>
                <w:bCs/>
                <w:szCs w:val="24"/>
              </w:rPr>
              <w:t>piekun praktyk w miejscu odbywania praktyki zawodowej</w:t>
            </w:r>
          </w:p>
        </w:tc>
        <w:tc>
          <w:tcPr>
            <w:tcW w:w="2117" w:type="dxa"/>
          </w:tcPr>
          <w:p w14:paraId="7C4C766F" w14:textId="0A685384" w:rsidR="002A01E6" w:rsidRPr="009C54AE" w:rsidRDefault="002A01E6" w:rsidP="008C54D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praktyki zawodowe</w:t>
            </w:r>
          </w:p>
        </w:tc>
      </w:tr>
    </w:tbl>
    <w:p w14:paraId="5BDF15EC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58DE32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2450E760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3880313" w14:textId="77777777" w:rsidTr="00923D7D">
        <w:tc>
          <w:tcPr>
            <w:tcW w:w="9670" w:type="dxa"/>
          </w:tcPr>
          <w:p w14:paraId="11BE5ECC" w14:textId="3256F244" w:rsidR="0050503D" w:rsidRPr="008C54DC" w:rsidRDefault="008C54DC" w:rsidP="002A01E6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Warunki zaliczenia praktyk zawodowych:</w:t>
            </w:r>
          </w:p>
          <w:p w14:paraId="5C42F198" w14:textId="77777777" w:rsidR="002A01E6" w:rsidRPr="00426904" w:rsidRDefault="002A01E6" w:rsidP="002A01E6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426904">
              <w:rPr>
                <w:rFonts w:ascii="Corbel" w:hAnsi="Corbel"/>
                <w:b/>
                <w:sz w:val="24"/>
                <w:szCs w:val="24"/>
              </w:rPr>
              <w:t xml:space="preserve">Warunki formalne: </w:t>
            </w:r>
          </w:p>
          <w:p w14:paraId="0F3B358E" w14:textId="77777777" w:rsidR="002A01E6" w:rsidRDefault="002A01E6" w:rsidP="002A01E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26904">
              <w:rPr>
                <w:rFonts w:ascii="Corbel" w:hAnsi="Corbel"/>
                <w:sz w:val="24"/>
                <w:szCs w:val="24"/>
              </w:rPr>
              <w:t xml:space="preserve">1. </w:t>
            </w:r>
            <w:r>
              <w:rPr>
                <w:rFonts w:ascii="Corbel" w:hAnsi="Corbel"/>
                <w:sz w:val="24"/>
                <w:szCs w:val="24"/>
              </w:rPr>
              <w:t>Przekazanie opiekunowi praktyk uzupełnionego podania o przyjęcie na praktykę,  indywidualnego planu praktyk oraz oświadczenia o posiadaniu ubezpieczenia NNW na czas trwania praktyk zawodowych.</w:t>
            </w:r>
          </w:p>
          <w:p w14:paraId="37FF26B8" w14:textId="7C17A4C1" w:rsidR="002A01E6" w:rsidRPr="00426904" w:rsidRDefault="002A01E6" w:rsidP="002A01E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Pr="00426904">
              <w:rPr>
                <w:rFonts w:ascii="Corbel" w:hAnsi="Corbel"/>
                <w:sz w:val="24"/>
                <w:szCs w:val="24"/>
              </w:rPr>
              <w:t>Przedłożenie opiekunowi praktyki ze strony I</w:t>
            </w:r>
            <w:r>
              <w:rPr>
                <w:rFonts w:ascii="Corbel" w:hAnsi="Corbel"/>
                <w:sz w:val="24"/>
                <w:szCs w:val="24"/>
              </w:rPr>
              <w:t>N</w:t>
            </w:r>
            <w:r w:rsidRPr="00426904">
              <w:rPr>
                <w:rFonts w:ascii="Corbel" w:hAnsi="Corbel"/>
                <w:sz w:val="24"/>
                <w:szCs w:val="24"/>
              </w:rPr>
              <w:t>S UR</w:t>
            </w:r>
            <w:r>
              <w:rPr>
                <w:rFonts w:ascii="Corbel" w:hAnsi="Corbel"/>
                <w:sz w:val="24"/>
                <w:szCs w:val="24"/>
              </w:rPr>
              <w:t>:</w:t>
            </w:r>
            <w:r w:rsidRPr="00426904">
              <w:rPr>
                <w:rFonts w:ascii="Corbel" w:hAnsi="Corbel"/>
                <w:sz w:val="24"/>
                <w:szCs w:val="24"/>
              </w:rPr>
              <w:t xml:space="preserve"> dziennika praktyki potwierdzonego przez opiekuna praktyki ze strony instytucji z obszaru pomocy społecznej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426904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indywidualnego </w:t>
            </w:r>
            <w:r w:rsidRPr="00426904">
              <w:rPr>
                <w:rFonts w:ascii="Corbel" w:hAnsi="Corbel"/>
                <w:sz w:val="24"/>
                <w:szCs w:val="24"/>
              </w:rPr>
              <w:t>sprawozdania z realizacji praktyk</w:t>
            </w:r>
            <w:r>
              <w:rPr>
                <w:rFonts w:ascii="Corbel" w:hAnsi="Corbel"/>
                <w:sz w:val="24"/>
                <w:szCs w:val="24"/>
              </w:rPr>
              <w:t>, zeszytu uwag i spostrzeżeń oraz podania o zaliczenie praktyk studenckich .</w:t>
            </w:r>
          </w:p>
          <w:p w14:paraId="527D2E3E" w14:textId="77777777" w:rsidR="002A01E6" w:rsidRPr="00426904" w:rsidRDefault="002A01E6" w:rsidP="002A01E6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426904">
              <w:rPr>
                <w:rFonts w:ascii="Corbel" w:hAnsi="Corbel"/>
                <w:b/>
                <w:sz w:val="24"/>
                <w:szCs w:val="24"/>
              </w:rPr>
              <w:t>Warunki merytoryczne:</w:t>
            </w:r>
          </w:p>
          <w:p w14:paraId="2763F2B7" w14:textId="77777777" w:rsidR="002A01E6" w:rsidRPr="00426904" w:rsidRDefault="002A01E6" w:rsidP="002A01E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26904">
              <w:rPr>
                <w:rFonts w:ascii="Corbel" w:hAnsi="Corbel"/>
                <w:sz w:val="24"/>
                <w:szCs w:val="24"/>
              </w:rPr>
              <w:t>1. Pozytywna opinia opiekuna praktyk ze strony instytucji z obszaru pomocy społecznej odnośnie kompetencji i umiejętności studenta.</w:t>
            </w:r>
          </w:p>
          <w:p w14:paraId="1653A278" w14:textId="32188C4E" w:rsidR="002A01E6" w:rsidRDefault="002A01E6" w:rsidP="002A01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26904">
              <w:rPr>
                <w:rFonts w:ascii="Corbel" w:hAnsi="Corbel"/>
                <w:b w:val="0"/>
                <w:smallCaps w:val="0"/>
                <w:szCs w:val="24"/>
              </w:rPr>
              <w:t>2. Akceptacja przez opiekuna praktyki ze strony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Pr="00426904">
              <w:rPr>
                <w:rFonts w:ascii="Corbel" w:hAnsi="Corbel"/>
                <w:b w:val="0"/>
                <w:smallCaps w:val="0"/>
                <w:szCs w:val="24"/>
              </w:rPr>
              <w:t>S UR sprawozdania studenta z realizacji praktyk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pozostałych dokumentów</w:t>
            </w:r>
            <w:r w:rsidRPr="0042690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18C8ADF" w14:textId="77777777" w:rsidR="002A01E6" w:rsidRPr="008A2672" w:rsidRDefault="002A01E6" w:rsidP="002A01E6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  <w:r w:rsidRPr="008A2672">
              <w:rPr>
                <w:rFonts w:ascii="Corbel" w:hAnsi="Corbel"/>
                <w:bCs/>
                <w:smallCaps w:val="0"/>
                <w:szCs w:val="24"/>
              </w:rPr>
              <w:t>Skala ocen:</w:t>
            </w:r>
          </w:p>
          <w:p w14:paraId="27B8461C" w14:textId="77777777" w:rsidR="002A01E6" w:rsidRDefault="002A01E6" w:rsidP="002A01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8A2672">
              <w:rPr>
                <w:rFonts w:ascii="Corbel" w:hAnsi="Corbel"/>
                <w:bCs/>
                <w:smallCaps w:val="0"/>
                <w:szCs w:val="24"/>
              </w:rPr>
              <w:t>Zal</w:t>
            </w:r>
            <w:proofErr w:type="spellEnd"/>
            <w:r w:rsidRPr="008A2672">
              <w:rPr>
                <w:rFonts w:ascii="Corbel" w:hAnsi="Corbel"/>
                <w:bCs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student spełnia warunki formalne i merytoryczne.</w:t>
            </w:r>
          </w:p>
          <w:p w14:paraId="54FF5C62" w14:textId="63666361" w:rsidR="0085747A" w:rsidRPr="009C54AE" w:rsidRDefault="002A01E6" w:rsidP="002A01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8A2672">
              <w:rPr>
                <w:rFonts w:ascii="Corbel" w:hAnsi="Corbel"/>
                <w:bCs/>
                <w:smallCaps w:val="0"/>
                <w:szCs w:val="24"/>
              </w:rPr>
              <w:t>Nzal</w:t>
            </w:r>
            <w:proofErr w:type="spellEnd"/>
            <w:r w:rsidRPr="008A2672">
              <w:rPr>
                <w:rFonts w:ascii="Corbel" w:hAnsi="Corbel"/>
                <w:bCs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student nie spełnia warunków formalnych i/lub merytorycznych.</w:t>
            </w:r>
          </w:p>
        </w:tc>
      </w:tr>
    </w:tbl>
    <w:p w14:paraId="73EAEA2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26F7B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FF953C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F4D7C55" w14:textId="77777777" w:rsidTr="003E1941">
        <w:tc>
          <w:tcPr>
            <w:tcW w:w="4962" w:type="dxa"/>
            <w:vAlign w:val="center"/>
          </w:tcPr>
          <w:p w14:paraId="4B1023F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54125A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173F224" w14:textId="77777777" w:rsidTr="00923D7D">
        <w:tc>
          <w:tcPr>
            <w:tcW w:w="4962" w:type="dxa"/>
          </w:tcPr>
          <w:p w14:paraId="0AA7C9D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1F6BB15" w14:textId="50142785" w:rsidR="0085747A" w:rsidRPr="009C54AE" w:rsidRDefault="00787F0C" w:rsidP="00267C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C61DC5" w:rsidRPr="009C54AE" w14:paraId="54B57FBF" w14:textId="77777777" w:rsidTr="00923D7D">
        <w:tc>
          <w:tcPr>
            <w:tcW w:w="4962" w:type="dxa"/>
          </w:tcPr>
          <w:p w14:paraId="681D1CE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EBA5B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E41FDE1" w14:textId="42FD7F7D" w:rsidR="00C61DC5" w:rsidRPr="009C54AE" w:rsidRDefault="00267C3B" w:rsidP="00267C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12A8F9FD" w14:textId="77777777" w:rsidTr="00923D7D">
        <w:tc>
          <w:tcPr>
            <w:tcW w:w="4962" w:type="dxa"/>
          </w:tcPr>
          <w:p w14:paraId="65379988" w14:textId="400878A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267C3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109DE7C" w14:textId="28DD8561" w:rsidR="00C61DC5" w:rsidRPr="009C54AE" w:rsidRDefault="002A01E6" w:rsidP="00267C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267C3B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06E08365" w14:textId="77777777" w:rsidTr="00923D7D">
        <w:tc>
          <w:tcPr>
            <w:tcW w:w="4962" w:type="dxa"/>
          </w:tcPr>
          <w:p w14:paraId="778B289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0A00B5C" w14:textId="2F9C1C6F" w:rsidR="0085747A" w:rsidRPr="009C54AE" w:rsidRDefault="00267C3B" w:rsidP="00267C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787F0C">
              <w:rPr>
                <w:rFonts w:ascii="Corbel" w:hAnsi="Corbel"/>
                <w:sz w:val="24"/>
                <w:szCs w:val="24"/>
              </w:rPr>
              <w:t>5</w:t>
            </w: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09BCAB73" w14:textId="77777777" w:rsidTr="00923D7D">
        <w:tc>
          <w:tcPr>
            <w:tcW w:w="4962" w:type="dxa"/>
          </w:tcPr>
          <w:p w14:paraId="6E1D6B4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9A9FF86" w14:textId="5A02155A" w:rsidR="0085747A" w:rsidRPr="00267C3B" w:rsidRDefault="00787F0C" w:rsidP="00267C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6</w:t>
            </w:r>
          </w:p>
        </w:tc>
      </w:tr>
    </w:tbl>
    <w:p w14:paraId="260A0051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8BAFD5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95CB3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5A3052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267C3B" w:rsidRPr="009C54AE" w14:paraId="55149FDD" w14:textId="77777777" w:rsidTr="00267C3B">
        <w:trPr>
          <w:trHeight w:val="397"/>
        </w:trPr>
        <w:tc>
          <w:tcPr>
            <w:tcW w:w="3544" w:type="dxa"/>
          </w:tcPr>
          <w:p w14:paraId="6A099E21" w14:textId="77777777" w:rsidR="00267C3B" w:rsidRPr="009C54AE" w:rsidRDefault="00267C3B" w:rsidP="00267C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0420FC4" w14:textId="5959A4D3" w:rsidR="00267C3B" w:rsidRPr="009C54AE" w:rsidRDefault="00287595" w:rsidP="00267C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120</w:t>
            </w:r>
          </w:p>
        </w:tc>
      </w:tr>
      <w:tr w:rsidR="00267C3B" w:rsidRPr="009C54AE" w14:paraId="725651FC" w14:textId="77777777" w:rsidTr="00267C3B">
        <w:trPr>
          <w:trHeight w:val="397"/>
        </w:trPr>
        <w:tc>
          <w:tcPr>
            <w:tcW w:w="3544" w:type="dxa"/>
          </w:tcPr>
          <w:p w14:paraId="1345C40B" w14:textId="77777777" w:rsidR="00267C3B" w:rsidRPr="009C54AE" w:rsidRDefault="00267C3B" w:rsidP="00267C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D93034C" w14:textId="77777777" w:rsidR="002A01E6" w:rsidRPr="007E4879" w:rsidRDefault="002A01E6" w:rsidP="002A01E6">
            <w:pPr>
              <w:spacing w:after="0" w:line="240" w:lineRule="auto"/>
              <w:jc w:val="both"/>
              <w:rPr>
                <w:rFonts w:ascii="Corbel" w:hAnsi="Corbel"/>
                <w:spacing w:val="-4"/>
                <w:sz w:val="24"/>
                <w:szCs w:val="24"/>
              </w:rPr>
            </w:pPr>
            <w:r>
              <w:rPr>
                <w:rFonts w:ascii="Corbel" w:hAnsi="Corbel"/>
                <w:spacing w:val="-4"/>
                <w:sz w:val="24"/>
                <w:szCs w:val="24"/>
              </w:rPr>
              <w:t>Z</w:t>
            </w:r>
            <w:r w:rsidRPr="007E4879">
              <w:rPr>
                <w:rFonts w:ascii="Corbel" w:hAnsi="Corbel"/>
                <w:spacing w:val="-4"/>
                <w:sz w:val="24"/>
                <w:szCs w:val="24"/>
              </w:rPr>
              <w:t>godne z Regulaminem praktyk na</w:t>
            </w:r>
          </w:p>
          <w:p w14:paraId="4BC5915A" w14:textId="00088538" w:rsidR="00267C3B" w:rsidRPr="002A01E6" w:rsidRDefault="002A01E6" w:rsidP="002A01E6">
            <w:pPr>
              <w:spacing w:after="0" w:line="240" w:lineRule="auto"/>
              <w:jc w:val="both"/>
              <w:rPr>
                <w:rFonts w:ascii="Corbel" w:hAnsi="Corbel"/>
                <w:spacing w:val="-4"/>
                <w:sz w:val="24"/>
                <w:szCs w:val="24"/>
              </w:rPr>
            </w:pPr>
            <w:r w:rsidRPr="007E4879">
              <w:rPr>
                <w:rFonts w:ascii="Corbel" w:hAnsi="Corbel"/>
                <w:spacing w:val="-4"/>
                <w:sz w:val="24"/>
                <w:szCs w:val="24"/>
              </w:rPr>
              <w:t>kierunku praca socjalna</w:t>
            </w:r>
            <w:r>
              <w:rPr>
                <w:rFonts w:ascii="Corbel" w:hAnsi="Corbel"/>
                <w:spacing w:val="-4"/>
                <w:sz w:val="24"/>
                <w:szCs w:val="24"/>
              </w:rPr>
              <w:t>.</w:t>
            </w:r>
          </w:p>
        </w:tc>
      </w:tr>
    </w:tbl>
    <w:p w14:paraId="74942B5A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35010CE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1A1AB7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67C3B" w:rsidRPr="009C54AE" w14:paraId="794662D7" w14:textId="77777777" w:rsidTr="0071620A">
        <w:trPr>
          <w:trHeight w:val="397"/>
        </w:trPr>
        <w:tc>
          <w:tcPr>
            <w:tcW w:w="7513" w:type="dxa"/>
          </w:tcPr>
          <w:p w14:paraId="30011700" w14:textId="077637B9" w:rsidR="0050503D" w:rsidRPr="003154E8" w:rsidRDefault="00267C3B" w:rsidP="00267C3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3154E8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123AEA97" w14:textId="54626BC8" w:rsidR="00267C3B" w:rsidRPr="002A01E6" w:rsidRDefault="002A01E6" w:rsidP="002A01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7E4879">
              <w:rPr>
                <w:rFonts w:ascii="Corbel" w:hAnsi="Corbel"/>
                <w:sz w:val="24"/>
                <w:szCs w:val="24"/>
              </w:rPr>
              <w:t xml:space="preserve">Ustala </w:t>
            </w:r>
            <w:r>
              <w:rPr>
                <w:rFonts w:ascii="Corbel" w:hAnsi="Corbel"/>
                <w:sz w:val="24"/>
                <w:szCs w:val="24"/>
              </w:rPr>
              <w:t>o</w:t>
            </w:r>
            <w:r w:rsidRPr="00AD5D66">
              <w:rPr>
                <w:rFonts w:ascii="Corbel" w:hAnsi="Corbel"/>
                <w:bCs/>
                <w:sz w:val="24"/>
                <w:szCs w:val="24"/>
              </w:rPr>
              <w:t>piekun praktyk w miejscu odbywania praktyki zawodowej</w:t>
            </w:r>
            <w:r>
              <w:rPr>
                <w:rFonts w:ascii="Corbel" w:hAnsi="Corbel"/>
                <w:bCs/>
                <w:sz w:val="24"/>
                <w:szCs w:val="24"/>
              </w:rPr>
              <w:t>.</w:t>
            </w:r>
          </w:p>
        </w:tc>
      </w:tr>
      <w:tr w:rsidR="00267C3B" w:rsidRPr="009C54AE" w14:paraId="7E252A6D" w14:textId="77777777" w:rsidTr="0071620A">
        <w:trPr>
          <w:trHeight w:val="397"/>
        </w:trPr>
        <w:tc>
          <w:tcPr>
            <w:tcW w:w="7513" w:type="dxa"/>
          </w:tcPr>
          <w:p w14:paraId="7B015A85" w14:textId="5D4458C5" w:rsidR="0050503D" w:rsidRPr="00124D56" w:rsidRDefault="00267C3B" w:rsidP="00267C3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24D56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1C4AD6F5" w14:textId="0FFBD6EB" w:rsidR="00267C3B" w:rsidRPr="002A01E6" w:rsidRDefault="002A01E6" w:rsidP="002A01E6">
            <w:pPr>
              <w:spacing w:after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7E4879">
              <w:rPr>
                <w:rFonts w:ascii="Corbel" w:hAnsi="Corbel"/>
                <w:sz w:val="24"/>
                <w:szCs w:val="24"/>
              </w:rPr>
              <w:t xml:space="preserve">Ustala </w:t>
            </w:r>
            <w:r>
              <w:rPr>
                <w:rFonts w:ascii="Corbel" w:hAnsi="Corbel"/>
                <w:sz w:val="24"/>
                <w:szCs w:val="24"/>
              </w:rPr>
              <w:t>o</w:t>
            </w:r>
            <w:r w:rsidRPr="00AD5D66">
              <w:rPr>
                <w:rFonts w:ascii="Corbel" w:hAnsi="Corbel"/>
                <w:bCs/>
                <w:sz w:val="24"/>
                <w:szCs w:val="24"/>
              </w:rPr>
              <w:t>piekun praktyk w miejscu odbywania praktyki zawodowej</w:t>
            </w:r>
            <w:r>
              <w:rPr>
                <w:rFonts w:ascii="Corbel" w:hAnsi="Corbel"/>
                <w:bCs/>
                <w:sz w:val="24"/>
                <w:szCs w:val="24"/>
              </w:rPr>
              <w:t>.</w:t>
            </w:r>
          </w:p>
        </w:tc>
      </w:tr>
    </w:tbl>
    <w:p w14:paraId="72D984F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DCFE59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BA8435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50503D">
      <w:footerReference w:type="default" r:id="rId11"/>
      <w:pgSz w:w="11906" w:h="16838"/>
      <w:pgMar w:top="426" w:right="1134" w:bottom="567" w:left="1134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A6DB8" w14:textId="77777777" w:rsidR="00F2711F" w:rsidRDefault="00F2711F" w:rsidP="00C16ABF">
      <w:pPr>
        <w:spacing w:after="0" w:line="240" w:lineRule="auto"/>
      </w:pPr>
      <w:r>
        <w:separator/>
      </w:r>
    </w:p>
  </w:endnote>
  <w:endnote w:type="continuationSeparator" w:id="0">
    <w:p w14:paraId="177343F0" w14:textId="77777777" w:rsidR="00F2711F" w:rsidRDefault="00F2711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11097966"/>
      <w:docPartObj>
        <w:docPartGallery w:val="Page Numbers (Bottom of Page)"/>
        <w:docPartUnique/>
      </w:docPartObj>
    </w:sdtPr>
    <w:sdtEndPr/>
    <w:sdtContent>
      <w:p w14:paraId="007E02CB" w14:textId="46536D72" w:rsidR="006523F8" w:rsidRDefault="006523F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486F9C" w14:textId="77777777" w:rsidR="00F2711F" w:rsidRDefault="00F2711F" w:rsidP="00C16ABF">
      <w:pPr>
        <w:spacing w:after="0" w:line="240" w:lineRule="auto"/>
      </w:pPr>
      <w:r>
        <w:separator/>
      </w:r>
    </w:p>
  </w:footnote>
  <w:footnote w:type="continuationSeparator" w:id="0">
    <w:p w14:paraId="2FE0EF83" w14:textId="77777777" w:rsidR="00F2711F" w:rsidRDefault="00F2711F" w:rsidP="00C16ABF">
      <w:pPr>
        <w:spacing w:after="0" w:line="240" w:lineRule="auto"/>
      </w:pPr>
      <w:r>
        <w:continuationSeparator/>
      </w:r>
    </w:p>
  </w:footnote>
  <w:footnote w:id="1">
    <w:p w14:paraId="2A0A614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10836"/>
    <w:multiLevelType w:val="hybridMultilevel"/>
    <w:tmpl w:val="983CD674"/>
    <w:lvl w:ilvl="0" w:tplc="C72ECD2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C07993"/>
    <w:multiLevelType w:val="hybridMultilevel"/>
    <w:tmpl w:val="CBF2B5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3FE2"/>
    <w:rsid w:val="000048FD"/>
    <w:rsid w:val="00005D2F"/>
    <w:rsid w:val="000077B4"/>
    <w:rsid w:val="00015B8F"/>
    <w:rsid w:val="00022ECE"/>
    <w:rsid w:val="00024E50"/>
    <w:rsid w:val="00035FAF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0B74"/>
    <w:rsid w:val="001A70D2"/>
    <w:rsid w:val="001D657B"/>
    <w:rsid w:val="001D7B54"/>
    <w:rsid w:val="001E0209"/>
    <w:rsid w:val="001F2CA2"/>
    <w:rsid w:val="002144C0"/>
    <w:rsid w:val="0022121D"/>
    <w:rsid w:val="0022477D"/>
    <w:rsid w:val="002278A9"/>
    <w:rsid w:val="002335EC"/>
    <w:rsid w:val="002336F9"/>
    <w:rsid w:val="0024028F"/>
    <w:rsid w:val="00244ABC"/>
    <w:rsid w:val="00267C3B"/>
    <w:rsid w:val="00281FF2"/>
    <w:rsid w:val="002857DE"/>
    <w:rsid w:val="00287595"/>
    <w:rsid w:val="00291567"/>
    <w:rsid w:val="002A01E6"/>
    <w:rsid w:val="002A22BF"/>
    <w:rsid w:val="002A2389"/>
    <w:rsid w:val="002A671D"/>
    <w:rsid w:val="002A7777"/>
    <w:rsid w:val="002B4D55"/>
    <w:rsid w:val="002B5EA0"/>
    <w:rsid w:val="002B6119"/>
    <w:rsid w:val="002C057E"/>
    <w:rsid w:val="002C1F06"/>
    <w:rsid w:val="002D3375"/>
    <w:rsid w:val="002D73D4"/>
    <w:rsid w:val="002F02A3"/>
    <w:rsid w:val="002F4ABE"/>
    <w:rsid w:val="003018BA"/>
    <w:rsid w:val="0030395F"/>
    <w:rsid w:val="00305708"/>
    <w:rsid w:val="00305C92"/>
    <w:rsid w:val="003151C5"/>
    <w:rsid w:val="003343CF"/>
    <w:rsid w:val="00346FE9"/>
    <w:rsid w:val="0034759A"/>
    <w:rsid w:val="003503F6"/>
    <w:rsid w:val="003530DD"/>
    <w:rsid w:val="00357AAC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45B36"/>
    <w:rsid w:val="00461EFC"/>
    <w:rsid w:val="0046268F"/>
    <w:rsid w:val="004652C2"/>
    <w:rsid w:val="004706D1"/>
    <w:rsid w:val="00471326"/>
    <w:rsid w:val="0047598D"/>
    <w:rsid w:val="00480088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0503D"/>
    <w:rsid w:val="00513B6F"/>
    <w:rsid w:val="00517C63"/>
    <w:rsid w:val="005363C4"/>
    <w:rsid w:val="00536BDE"/>
    <w:rsid w:val="00543ACC"/>
    <w:rsid w:val="005550C5"/>
    <w:rsid w:val="0056696D"/>
    <w:rsid w:val="0059484D"/>
    <w:rsid w:val="005A0855"/>
    <w:rsid w:val="005A133C"/>
    <w:rsid w:val="005A3196"/>
    <w:rsid w:val="005B6F40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23F8"/>
    <w:rsid w:val="00654934"/>
    <w:rsid w:val="006620D9"/>
    <w:rsid w:val="00671958"/>
    <w:rsid w:val="00675843"/>
    <w:rsid w:val="00696477"/>
    <w:rsid w:val="006B4A27"/>
    <w:rsid w:val="006D048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87F0C"/>
    <w:rsid w:val="00790E27"/>
    <w:rsid w:val="007A4022"/>
    <w:rsid w:val="007A6E6E"/>
    <w:rsid w:val="007C158C"/>
    <w:rsid w:val="007C3299"/>
    <w:rsid w:val="007C3BCC"/>
    <w:rsid w:val="007C4546"/>
    <w:rsid w:val="007D2B0C"/>
    <w:rsid w:val="007D56C1"/>
    <w:rsid w:val="007D6E56"/>
    <w:rsid w:val="007F4155"/>
    <w:rsid w:val="0081554D"/>
    <w:rsid w:val="0081707E"/>
    <w:rsid w:val="008349C8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54DC"/>
    <w:rsid w:val="008D3DFB"/>
    <w:rsid w:val="008E64F4"/>
    <w:rsid w:val="008F12C9"/>
    <w:rsid w:val="008F6E29"/>
    <w:rsid w:val="00914FE3"/>
    <w:rsid w:val="00916188"/>
    <w:rsid w:val="00923D7D"/>
    <w:rsid w:val="00936482"/>
    <w:rsid w:val="009508DF"/>
    <w:rsid w:val="00950DAC"/>
    <w:rsid w:val="00954A07"/>
    <w:rsid w:val="00990426"/>
    <w:rsid w:val="00997F14"/>
    <w:rsid w:val="009A78D9"/>
    <w:rsid w:val="009C0C5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14AC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39A8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CE1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5715B"/>
    <w:rsid w:val="00D608D1"/>
    <w:rsid w:val="00D74119"/>
    <w:rsid w:val="00D8075B"/>
    <w:rsid w:val="00D8678B"/>
    <w:rsid w:val="00DA2114"/>
    <w:rsid w:val="00DE09C0"/>
    <w:rsid w:val="00DE4A14"/>
    <w:rsid w:val="00DF1546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11F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E09E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96CA6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114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14A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14AC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14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14AC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49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5D779364921343B0EFED67DAF85B8F" ma:contentTypeVersion="4" ma:contentTypeDescription="Utwórz nowy dokument." ma:contentTypeScope="" ma:versionID="d6711744aa52eda672b77920525f1f32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7335bc70482ccacf0ab3d3482a1c722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7698E6-6268-4B73-88C9-AB4049C173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786DC99-8D3F-4A85-981D-AC252CD363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84FEAD-3FC4-44B3-966A-99FE65D1C5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8A8DA1-5A74-42D8-87EF-CD3658C82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4</Pages>
  <Words>845</Words>
  <Characters>5075</Characters>
  <Application>Microsoft Office Word</Application>
  <DocSecurity>0</DocSecurity>
  <Lines>42</Lines>
  <Paragraphs>11</Paragraphs>
  <ScaleCrop>false</ScaleCrop>
  <Company>Hewlett-Packard Company</Company>
  <LinksUpToDate>false</LinksUpToDate>
  <CharactersWithSpaces>5909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19</cp:revision>
  <cp:lastPrinted>2019-02-06T12:12:00Z</cp:lastPrinted>
  <dcterms:created xsi:type="dcterms:W3CDTF">2020-11-12T10:00:00Z</dcterms:created>
  <dcterms:modified xsi:type="dcterms:W3CDTF">2022-11-17T07:41:00Z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